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7C85BD6C" w:rsidR="006B202F" w:rsidRPr="00535962" w:rsidRDefault="003C3817" w:rsidP="006B202F">
                                    <w:pPr>
                                      <w:jc w:val="center"/>
                                    </w:pPr>
                                    <w:r w:rsidRPr="003C3817">
                                      <w:rPr>
                                        <w:rStyle w:val="Style2"/>
                                      </w:rPr>
                                      <w:t>CONADIS-DAF-CD-2026-0015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7C85BD6C" w:rsidR="006B202F" w:rsidRPr="00535962" w:rsidRDefault="003C3817" w:rsidP="006B202F">
                              <w:pPr>
                                <w:jc w:val="center"/>
                              </w:pPr>
                              <w:r w:rsidRPr="003C3817">
                                <w:rPr>
                                  <w:rStyle w:val="Style2"/>
                                </w:rPr>
                                <w:t>CONADIS-DAF-CD-2026-0015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9349D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FC7F9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9349D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FC7F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040A" w14:textId="77777777" w:rsidR="009349D0" w:rsidRDefault="009349D0" w:rsidP="001007E7">
      <w:pPr>
        <w:spacing w:after="0" w:line="240" w:lineRule="auto"/>
      </w:pPr>
      <w:r>
        <w:separator/>
      </w:r>
    </w:p>
  </w:endnote>
  <w:endnote w:type="continuationSeparator" w:id="0">
    <w:p w14:paraId="14ECF34D" w14:textId="77777777" w:rsidR="009349D0" w:rsidRDefault="009349D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7F92" w14:textId="77777777" w:rsidR="009349D0" w:rsidRDefault="009349D0" w:rsidP="001007E7">
      <w:pPr>
        <w:spacing w:after="0" w:line="240" w:lineRule="auto"/>
      </w:pPr>
      <w:r>
        <w:separator/>
      </w:r>
    </w:p>
  </w:footnote>
  <w:footnote w:type="continuationSeparator" w:id="0">
    <w:p w14:paraId="5C907857" w14:textId="77777777" w:rsidR="009349D0" w:rsidRDefault="009349D0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817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4E3E79"/>
    <w:rsid w:val="00521233"/>
    <w:rsid w:val="00535962"/>
    <w:rsid w:val="00587691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1468A"/>
    <w:rsid w:val="00721F4E"/>
    <w:rsid w:val="00725091"/>
    <w:rsid w:val="00780880"/>
    <w:rsid w:val="007B6F6F"/>
    <w:rsid w:val="007F12FF"/>
    <w:rsid w:val="00806C78"/>
    <w:rsid w:val="00807015"/>
    <w:rsid w:val="00831319"/>
    <w:rsid w:val="00845FCE"/>
    <w:rsid w:val="00850351"/>
    <w:rsid w:val="008541AC"/>
    <w:rsid w:val="00862F3E"/>
    <w:rsid w:val="00872B64"/>
    <w:rsid w:val="00882FAA"/>
    <w:rsid w:val="008B3AE5"/>
    <w:rsid w:val="009349D0"/>
    <w:rsid w:val="009B42B9"/>
    <w:rsid w:val="00A16099"/>
    <w:rsid w:val="00A562F0"/>
    <w:rsid w:val="00A640BD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61</Words>
  <Characters>353</Characters>
  <Application>Microsoft Office Word</Application>
  <DocSecurity>0</DocSecurity>
  <Lines>9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11</cp:revision>
  <cp:lastPrinted>2011-03-04T18:41:00Z</cp:lastPrinted>
  <dcterms:created xsi:type="dcterms:W3CDTF">2024-06-28T12:21:00Z</dcterms:created>
  <dcterms:modified xsi:type="dcterms:W3CDTF">2026-03-26T16:56:00Z</dcterms:modified>
</cp:coreProperties>
</file>